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721133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mikro,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721133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Podpis odgovorne osebe</w:t>
            </w:r>
          </w:p>
        </w:tc>
      </w:tr>
    </w:tbl>
    <w:p w14:paraId="2D0241E9" w14:textId="76EE600F" w:rsidR="009F44A6" w:rsidRPr="008E17DB" w:rsidRDefault="008E17DB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238FE730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721133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C840" w14:textId="77777777" w:rsidR="00721133" w:rsidRDefault="0072113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7B2C" w14:textId="77777777" w:rsidR="00721133" w:rsidRDefault="007211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5509" w14:textId="77777777" w:rsidR="00721133" w:rsidRDefault="007211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BC0F3" w14:textId="0759762A" w:rsidR="000212A5" w:rsidRPr="000212A5" w:rsidRDefault="000212A5">
    <w:pPr>
      <w:pStyle w:val="Glava"/>
      <w:rPr>
        <w:rFonts w:asciiTheme="minorHAnsi" w:hAnsiTheme="minorHAnsi" w:cstheme="minorHAnsi"/>
        <w:i/>
        <w:iCs/>
        <w:sz w:val="24"/>
        <w:szCs w:val="24"/>
      </w:rPr>
    </w:pPr>
    <w:r w:rsidRPr="000212A5">
      <w:rPr>
        <w:rFonts w:asciiTheme="minorHAnsi" w:hAnsiTheme="minorHAnsi" w:cstheme="minorHAnsi"/>
        <w:i/>
        <w:iCs/>
        <w:sz w:val="24"/>
        <w:szCs w:val="24"/>
      </w:rPr>
      <w:t>461-1/2026-5/4 – Zavarovanje premoženja</w:t>
    </w:r>
    <w:r w:rsidR="00721133">
      <w:rPr>
        <w:rFonts w:asciiTheme="minorHAnsi" w:hAnsiTheme="minorHAnsi" w:cstheme="minorHAnsi"/>
        <w:i/>
        <w:iCs/>
        <w:sz w:val="24"/>
        <w:szCs w:val="24"/>
      </w:rPr>
      <w:t xml:space="preserve"> in premoženjskih interesov naročnika</w:t>
    </w:r>
    <w:r w:rsidRPr="000212A5">
      <w:rPr>
        <w:rFonts w:asciiTheme="minorHAnsi" w:hAnsiTheme="minorHAnsi" w:cstheme="minorHAnsi"/>
        <w:i/>
        <w:iCs/>
        <w:sz w:val="24"/>
        <w:szCs w:val="24"/>
      </w:rPr>
      <w:t xml:space="preserve"> URI Soča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12A5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7BC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3907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E7480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44E4B"/>
    <w:rsid w:val="006500BB"/>
    <w:rsid w:val="00650EBC"/>
    <w:rsid w:val="00652F87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00BB1"/>
    <w:rsid w:val="00710312"/>
    <w:rsid w:val="007156DF"/>
    <w:rsid w:val="007163DE"/>
    <w:rsid w:val="007166EC"/>
    <w:rsid w:val="00721133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236E7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2A8D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0456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E566E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95DD1"/>
    <w:rsid w:val="00CA7DB9"/>
    <w:rsid w:val="00CB11FD"/>
    <w:rsid w:val="00CD282D"/>
    <w:rsid w:val="00CE1DD0"/>
    <w:rsid w:val="00CF6174"/>
    <w:rsid w:val="00CF6760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38EA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BB5"/>
    <w:rsid w:val="00E64FF0"/>
    <w:rsid w:val="00E8557E"/>
    <w:rsid w:val="00E90186"/>
    <w:rsid w:val="00EA23A9"/>
    <w:rsid w:val="00EC2C13"/>
    <w:rsid w:val="00EC2CA4"/>
    <w:rsid w:val="00ED3863"/>
    <w:rsid w:val="00EE4788"/>
    <w:rsid w:val="00EF38A6"/>
    <w:rsid w:val="00EF6BDD"/>
    <w:rsid w:val="00F10D9F"/>
    <w:rsid w:val="00F123FC"/>
    <w:rsid w:val="00F1609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209"/>
    <w:rsid w:val="00FA674A"/>
    <w:rsid w:val="00FB4365"/>
    <w:rsid w:val="00FC0672"/>
    <w:rsid w:val="00FC1CCF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basedOn w:val="Privzetapisavaodstavka"/>
    <w:link w:val="Glava"/>
    <w:rsid w:val="00EC2C1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1247BC"/>
    <w:rsid w:val="00271A5F"/>
    <w:rsid w:val="003B1397"/>
    <w:rsid w:val="00644E4B"/>
    <w:rsid w:val="007163DE"/>
    <w:rsid w:val="00802202"/>
    <w:rsid w:val="009555EA"/>
    <w:rsid w:val="00A32971"/>
    <w:rsid w:val="00B70456"/>
    <w:rsid w:val="00DC38EA"/>
    <w:rsid w:val="00E64BB5"/>
    <w:rsid w:val="00EC2CA4"/>
    <w:rsid w:val="00F1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3</TotalTime>
  <Pages>3</Pages>
  <Words>384</Words>
  <Characters>3106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11</cp:revision>
  <cp:lastPrinted>2012-02-09T13:14:00Z</cp:lastPrinted>
  <dcterms:created xsi:type="dcterms:W3CDTF">2025-11-25T16:01:00Z</dcterms:created>
  <dcterms:modified xsi:type="dcterms:W3CDTF">2026-07-15T14:17:00Z</dcterms:modified>
</cp:coreProperties>
</file>